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8A0" w:rsidRPr="00CA7C3D" w:rsidRDefault="00B678A0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B678A0" w:rsidRPr="00CA7C3D" w:rsidRDefault="00B678A0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B678A0" w:rsidRPr="00CA7C3D" w:rsidRDefault="00B678A0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678A0" w:rsidRPr="00CA7C3D" w:rsidRDefault="00B678A0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B678A0" w:rsidRPr="00CA7C3D" w:rsidRDefault="00B678A0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20.09.2022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251</w:t>
      </w:r>
    </w:p>
    <w:p w:rsidR="00B678A0" w:rsidRPr="00CA7C3D" w:rsidRDefault="00B678A0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B678A0" w:rsidRPr="00CA7C3D" w:rsidRDefault="00B678A0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Найтоповичского сельского поселения Унечского муниципального района Брянской области</w:t>
      </w:r>
    </w:p>
    <w:p w:rsidR="00B678A0" w:rsidRPr="00CA7C3D" w:rsidRDefault="00B678A0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B678A0" w:rsidRPr="00CA7C3D" w:rsidRDefault="00B678A0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B678A0" w:rsidRPr="00FC5F2F" w:rsidRDefault="00B678A0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38</w:t>
      </w:r>
      <w:r w:rsidRPr="00FC5F2F">
        <w:t xml:space="preserve"> «Об утверждении Генерального плана</w:t>
      </w:r>
      <w:r>
        <w:t xml:space="preserve"> Найтоповичского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6-30)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B678A0" w:rsidRDefault="00B678A0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B678A0" w:rsidRPr="00336C1F" w:rsidRDefault="00B678A0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B678A0" w:rsidRPr="00F13FF3" w:rsidRDefault="00B678A0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B678A0" w:rsidRPr="00F13FF3" w:rsidRDefault="00B678A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80348</w:t>
      </w:r>
      <w:r w:rsidRPr="00F13FF3">
        <w:rPr>
          <w:lang w:eastAsia="ru-RU"/>
        </w:rPr>
        <w:t>кв.м;</w:t>
      </w:r>
    </w:p>
    <w:p w:rsidR="00B678A0" w:rsidRPr="00F13FF3" w:rsidRDefault="00B678A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Найтоповичское</w:t>
      </w:r>
      <w:r w:rsidRPr="00F13FF3">
        <w:rPr>
          <w:lang w:eastAsia="ru-RU"/>
        </w:rPr>
        <w:t xml:space="preserve"> сельское поселение;</w:t>
      </w:r>
    </w:p>
    <w:p w:rsidR="00B678A0" w:rsidRPr="00F13FF3" w:rsidRDefault="00B678A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«растениеводство, животноводство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1.1, 1.17</w:t>
      </w:r>
      <w:r w:rsidRPr="00F13FF3">
        <w:rPr>
          <w:lang w:eastAsia="ru-RU"/>
        </w:rPr>
        <w:t>;</w:t>
      </w:r>
    </w:p>
    <w:p w:rsidR="00B678A0" w:rsidRDefault="00B678A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B678A0" w:rsidRPr="00250EE0" w:rsidRDefault="00B678A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B678A0" w:rsidRPr="00250EE0" w:rsidRDefault="00B678A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66912</w:t>
      </w:r>
      <w:r w:rsidRPr="00250EE0">
        <w:rPr>
          <w:lang w:eastAsia="ru-RU"/>
        </w:rPr>
        <w:t>кв.м;</w:t>
      </w:r>
    </w:p>
    <w:p w:rsidR="00B678A0" w:rsidRPr="00250EE0" w:rsidRDefault="00B678A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адрес участка: Российская Федерация, Брянская область, Унечский муниципальный район, Найтоповичское  сельское  поселение;</w:t>
      </w:r>
    </w:p>
    <w:p w:rsidR="00B678A0" w:rsidRPr="00250EE0" w:rsidRDefault="00B678A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использования: «растениеводство, животноводство»-код вида 1.1, 1.17  ;</w:t>
      </w:r>
    </w:p>
    <w:p w:rsidR="00B678A0" w:rsidRDefault="00B678A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B678A0" w:rsidRPr="00250EE0" w:rsidRDefault="00B678A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B678A0" w:rsidRPr="00250EE0" w:rsidRDefault="00B678A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 xml:space="preserve">54 826 </w:t>
      </w:r>
      <w:r w:rsidRPr="00250EE0">
        <w:rPr>
          <w:lang w:eastAsia="ru-RU"/>
        </w:rPr>
        <w:t>кв.м;</w:t>
      </w:r>
    </w:p>
    <w:p w:rsidR="00B678A0" w:rsidRPr="00250EE0" w:rsidRDefault="00B678A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адрес участка: Российская Федерация, Брянская область, Унечский муниципальный район, Найтоповичское  сельское  поселение;</w:t>
      </w:r>
    </w:p>
    <w:p w:rsidR="00B678A0" w:rsidRPr="00250EE0" w:rsidRDefault="00B678A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использования: «растениеводство, животноводство»-код вида 1.1, 1.17  ;</w:t>
      </w:r>
    </w:p>
    <w:p w:rsidR="00B678A0" w:rsidRPr="00250EE0" w:rsidRDefault="00B678A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B678A0" w:rsidRPr="00250EE0" w:rsidRDefault="00B678A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4.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4</w:t>
      </w:r>
      <w:r w:rsidRPr="00250EE0">
        <w:rPr>
          <w:lang w:eastAsia="ru-RU"/>
        </w:rPr>
        <w:t>):</w:t>
      </w:r>
    </w:p>
    <w:p w:rsidR="00B678A0" w:rsidRPr="00250EE0" w:rsidRDefault="00B678A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91082</w:t>
      </w:r>
      <w:r w:rsidRPr="00250EE0">
        <w:rPr>
          <w:lang w:eastAsia="ru-RU"/>
        </w:rPr>
        <w:t>кв.м;</w:t>
      </w:r>
    </w:p>
    <w:p w:rsidR="00B678A0" w:rsidRPr="00250EE0" w:rsidRDefault="00B678A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адрес участка: Российская Федерация, Брянская область, Унечский муниципальный район, Найтоповичское  сельское  поселение;</w:t>
      </w:r>
    </w:p>
    <w:p w:rsidR="00B678A0" w:rsidRPr="00250EE0" w:rsidRDefault="00B678A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использования: «растениеводство, животноводство»-код вида 1.1, 1.17  ;</w:t>
      </w:r>
    </w:p>
    <w:p w:rsidR="00B678A0" w:rsidRPr="00250EE0" w:rsidRDefault="00B678A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B678A0" w:rsidRPr="00250EE0" w:rsidRDefault="00B678A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5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5</w:t>
      </w:r>
      <w:r w:rsidRPr="00250EE0">
        <w:rPr>
          <w:lang w:eastAsia="ru-RU"/>
        </w:rPr>
        <w:t>):</w:t>
      </w:r>
    </w:p>
    <w:p w:rsidR="00B678A0" w:rsidRPr="00250EE0" w:rsidRDefault="00B678A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117838</w:t>
      </w:r>
      <w:r w:rsidRPr="00250EE0">
        <w:rPr>
          <w:lang w:eastAsia="ru-RU"/>
        </w:rPr>
        <w:t>кв.м;</w:t>
      </w:r>
    </w:p>
    <w:p w:rsidR="00B678A0" w:rsidRPr="00250EE0" w:rsidRDefault="00B678A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адрес участка: Российская Федерация, Брянская область, Унечский муниципальный район, Найтоповичское  сельское  поселение;</w:t>
      </w:r>
    </w:p>
    <w:p w:rsidR="00B678A0" w:rsidRPr="00250EE0" w:rsidRDefault="00B678A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использования: «растениеводство, животноводство»-код вида 1.1, 1.17  ;</w:t>
      </w:r>
    </w:p>
    <w:p w:rsidR="00B678A0" w:rsidRPr="00F13FF3" w:rsidRDefault="00B678A0" w:rsidP="00E474A3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bookmarkEnd w:id="0"/>
    <w:p w:rsidR="00B678A0" w:rsidRPr="00F13FF3" w:rsidRDefault="00B678A0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-5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B678A0" w:rsidRPr="00F13FF3" w:rsidRDefault="00B678A0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7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-5</w:t>
      </w:r>
      <w:r w:rsidRPr="00F13FF3">
        <w:rPr>
          <w:lang w:eastAsia="ru-RU"/>
        </w:rPr>
        <w:t xml:space="preserve">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B678A0" w:rsidRPr="0050051F" w:rsidRDefault="00B678A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8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B678A0" w:rsidRPr="0050051F" w:rsidRDefault="00B678A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9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B678A0" w:rsidRPr="0050051F" w:rsidRDefault="00B678A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10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B678A0" w:rsidRDefault="00B678A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11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оставляю за собой.</w:t>
      </w:r>
    </w:p>
    <w:p w:rsidR="00B678A0" w:rsidRDefault="00B678A0" w:rsidP="00095619">
      <w:pPr>
        <w:spacing w:line="240" w:lineRule="auto"/>
        <w:jc w:val="both"/>
        <w:rPr>
          <w:lang w:eastAsia="ru-RU"/>
        </w:rPr>
      </w:pPr>
    </w:p>
    <w:p w:rsidR="00B678A0" w:rsidRPr="0050051F" w:rsidRDefault="00B678A0" w:rsidP="00095619">
      <w:pPr>
        <w:spacing w:line="240" w:lineRule="auto"/>
        <w:jc w:val="both"/>
        <w:rPr>
          <w:lang w:eastAsia="ru-RU"/>
        </w:rPr>
      </w:pPr>
    </w:p>
    <w:p w:rsidR="00B678A0" w:rsidRPr="0050051F" w:rsidRDefault="00B678A0" w:rsidP="00095619">
      <w:pPr>
        <w:spacing w:line="240" w:lineRule="auto"/>
        <w:rPr>
          <w:lang w:eastAsia="ru-RU"/>
        </w:rPr>
      </w:pPr>
    </w:p>
    <w:p w:rsidR="00B678A0" w:rsidRPr="0050051F" w:rsidRDefault="00B678A0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 г</w:t>
      </w:r>
      <w:r w:rsidRPr="0050051F">
        <w:rPr>
          <w:lang w:eastAsia="ru-RU"/>
        </w:rPr>
        <w:t>лав</w:t>
      </w:r>
      <w:r>
        <w:rPr>
          <w:lang w:eastAsia="ru-RU"/>
        </w:rPr>
        <w:t>ы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          И.М. Волкович</w:t>
      </w:r>
    </w:p>
    <w:p w:rsidR="00B678A0" w:rsidRPr="0050051F" w:rsidRDefault="00B678A0" w:rsidP="00095619">
      <w:pPr>
        <w:spacing w:line="240" w:lineRule="auto"/>
        <w:rPr>
          <w:lang w:eastAsia="ru-RU"/>
        </w:rPr>
      </w:pPr>
    </w:p>
    <w:p w:rsidR="00B678A0" w:rsidRPr="0050051F" w:rsidRDefault="00B678A0" w:rsidP="00095619">
      <w:pPr>
        <w:spacing w:line="240" w:lineRule="auto"/>
        <w:rPr>
          <w:lang w:eastAsia="ru-RU"/>
        </w:rPr>
      </w:pPr>
    </w:p>
    <w:sectPr w:rsidR="00B678A0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8A0" w:rsidRDefault="00B678A0" w:rsidP="006F0F01">
      <w:pPr>
        <w:spacing w:line="240" w:lineRule="auto"/>
      </w:pPr>
      <w:r>
        <w:separator/>
      </w:r>
    </w:p>
  </w:endnote>
  <w:endnote w:type="continuationSeparator" w:id="1">
    <w:p w:rsidR="00B678A0" w:rsidRDefault="00B678A0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8A0" w:rsidRDefault="00B678A0" w:rsidP="006F0F01">
      <w:pPr>
        <w:spacing w:line="240" w:lineRule="auto"/>
      </w:pPr>
      <w:r>
        <w:separator/>
      </w:r>
    </w:p>
  </w:footnote>
  <w:footnote w:type="continuationSeparator" w:id="1">
    <w:p w:rsidR="00B678A0" w:rsidRDefault="00B678A0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C5ECC"/>
    <w:rsid w:val="000D5161"/>
    <w:rsid w:val="000F29FE"/>
    <w:rsid w:val="0010643C"/>
    <w:rsid w:val="00120638"/>
    <w:rsid w:val="001A43AC"/>
    <w:rsid w:val="001B5E70"/>
    <w:rsid w:val="001F0C9A"/>
    <w:rsid w:val="00250EE0"/>
    <w:rsid w:val="00263661"/>
    <w:rsid w:val="002667AF"/>
    <w:rsid w:val="00336C1F"/>
    <w:rsid w:val="00370C22"/>
    <w:rsid w:val="00372606"/>
    <w:rsid w:val="00453CB3"/>
    <w:rsid w:val="00480486"/>
    <w:rsid w:val="00484E3B"/>
    <w:rsid w:val="004919E2"/>
    <w:rsid w:val="004A3CDD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C384D"/>
    <w:rsid w:val="005F32CF"/>
    <w:rsid w:val="005F3D37"/>
    <w:rsid w:val="00664215"/>
    <w:rsid w:val="0069515C"/>
    <w:rsid w:val="006B355E"/>
    <w:rsid w:val="006B5B5F"/>
    <w:rsid w:val="006D1CA3"/>
    <w:rsid w:val="006F0F01"/>
    <w:rsid w:val="006F3730"/>
    <w:rsid w:val="006F4DF8"/>
    <w:rsid w:val="00764993"/>
    <w:rsid w:val="00817FCC"/>
    <w:rsid w:val="00835A51"/>
    <w:rsid w:val="00853FF7"/>
    <w:rsid w:val="00884B6E"/>
    <w:rsid w:val="008C49C1"/>
    <w:rsid w:val="008E3600"/>
    <w:rsid w:val="008F4FB4"/>
    <w:rsid w:val="009257BE"/>
    <w:rsid w:val="0093456D"/>
    <w:rsid w:val="00957BBE"/>
    <w:rsid w:val="00983942"/>
    <w:rsid w:val="009E0AD9"/>
    <w:rsid w:val="00A870FE"/>
    <w:rsid w:val="00A907A8"/>
    <w:rsid w:val="00AA779F"/>
    <w:rsid w:val="00AE56E3"/>
    <w:rsid w:val="00AF3D24"/>
    <w:rsid w:val="00B0658B"/>
    <w:rsid w:val="00B37F84"/>
    <w:rsid w:val="00B41F39"/>
    <w:rsid w:val="00B4544F"/>
    <w:rsid w:val="00B466F8"/>
    <w:rsid w:val="00B55D15"/>
    <w:rsid w:val="00B56307"/>
    <w:rsid w:val="00B61E85"/>
    <w:rsid w:val="00B678A0"/>
    <w:rsid w:val="00B83C47"/>
    <w:rsid w:val="00B8630F"/>
    <w:rsid w:val="00BC14E3"/>
    <w:rsid w:val="00BF05C8"/>
    <w:rsid w:val="00C14927"/>
    <w:rsid w:val="00C17BCE"/>
    <w:rsid w:val="00C27A5F"/>
    <w:rsid w:val="00C50DF5"/>
    <w:rsid w:val="00C64F97"/>
    <w:rsid w:val="00C85A88"/>
    <w:rsid w:val="00CA7C3D"/>
    <w:rsid w:val="00D07175"/>
    <w:rsid w:val="00D71959"/>
    <w:rsid w:val="00DC310F"/>
    <w:rsid w:val="00DC35FF"/>
    <w:rsid w:val="00DE4856"/>
    <w:rsid w:val="00E311BA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DF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512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158</TotalTime>
  <Pages>3</Pages>
  <Words>872</Words>
  <Characters>4972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22</cp:revision>
  <cp:lastPrinted>2022-09-19T14:44:00Z</cp:lastPrinted>
  <dcterms:created xsi:type="dcterms:W3CDTF">2021-06-24T09:26:00Z</dcterms:created>
  <dcterms:modified xsi:type="dcterms:W3CDTF">2022-10-04T13:40:00Z</dcterms:modified>
</cp:coreProperties>
</file>